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6FABDDD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D235C">
        <w:rPr>
          <w:b/>
          <w:i/>
          <w:noProof/>
          <w:sz w:val="28"/>
        </w:rPr>
        <w:t>3961</w:t>
      </w:r>
    </w:p>
    <w:p w14:paraId="7CB45193" w14:textId="417FBF4B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 xml:space="preserve">Maastricht, </w:t>
      </w:r>
      <w:bookmarkStart w:id="0" w:name="_GoBack"/>
      <w:bookmarkEnd w:id="0"/>
      <w:r w:rsidRPr="004178DA">
        <w:rPr>
          <w:b/>
          <w:sz w:val="24"/>
          <w:szCs w:val="24"/>
        </w:rPr>
        <w:t>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C053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1732">
                <w:rPr>
                  <w:b/>
                  <w:noProof/>
                  <w:sz w:val="28"/>
                </w:rPr>
                <w:t>28.</w:t>
              </w:r>
            </w:fldSimple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4C540" w:rsidR="001E41F3" w:rsidRPr="00FD235C" w:rsidRDefault="00FD235C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FD235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D235C">
              <w:rPr>
                <w:b/>
                <w:noProof/>
                <w:sz w:val="28"/>
                <w:lang w:eastAsia="zh-CN"/>
              </w:rPr>
              <w:t>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609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FA012" w:rsidR="001E41F3" w:rsidRPr="00410371" w:rsidRDefault="00C053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7067">
                <w:rPr>
                  <w:b/>
                  <w:noProof/>
                  <w:sz w:val="28"/>
                </w:rPr>
                <w:t>1</w:t>
              </w:r>
              <w:r w:rsidR="0086787D">
                <w:rPr>
                  <w:b/>
                  <w:noProof/>
                  <w:sz w:val="28"/>
                </w:rPr>
                <w:t>7</w:t>
              </w:r>
              <w:r w:rsidR="00F57067">
                <w:rPr>
                  <w:b/>
                  <w:noProof/>
                  <w:sz w:val="28"/>
                </w:rPr>
                <w:t>.</w:t>
              </w:r>
              <w:r w:rsidR="0077415C">
                <w:rPr>
                  <w:b/>
                  <w:noProof/>
                  <w:sz w:val="28"/>
                </w:rPr>
                <w:t>0</w:t>
              </w:r>
              <w:r w:rsidR="00F570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88F4C" w:rsidR="001E41F3" w:rsidRDefault="00C053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5182" w:rsidRPr="00975182">
                <w:t>Rel-1</w:t>
              </w:r>
              <w:r w:rsidR="0086787D">
                <w:t>7</w:t>
              </w:r>
              <w:r w:rsidR="00975182" w:rsidRPr="00975182">
                <w:t xml:space="preserve"> CR TS 28.620 correct the abbreviation of IOC</w:t>
              </w:r>
              <w:r w:rsidR="00975182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C053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4E7A">
                <w:rPr>
                  <w:noProof/>
                </w:rPr>
                <w:t>TEI1</w:t>
              </w:r>
            </w:fldSimple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2C91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8678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6794935" w14:textId="77777777" w:rsidR="0086787D" w:rsidRDefault="0086787D" w:rsidP="0086787D">
      <w:pPr>
        <w:pStyle w:val="1"/>
      </w:pPr>
      <w:bookmarkStart w:id="3" w:name="_Toc485043921"/>
      <w:bookmarkEnd w:id="2"/>
      <w:r>
        <w:t>3</w:t>
      </w:r>
      <w:r>
        <w:tab/>
        <w:t>Definitions and abbreviations</w:t>
      </w:r>
      <w:bookmarkEnd w:id="3"/>
    </w:p>
    <w:p w14:paraId="05FA65D3" w14:textId="77777777" w:rsidR="0086787D" w:rsidRDefault="0086787D" w:rsidP="0086787D">
      <w:pPr>
        <w:pStyle w:val="2"/>
      </w:pPr>
      <w:bookmarkStart w:id="4" w:name="_Toc485043922"/>
      <w:r>
        <w:t>3.1</w:t>
      </w:r>
      <w:r>
        <w:tab/>
        <w:t>Definitions</w:t>
      </w:r>
      <w:bookmarkEnd w:id="4"/>
    </w:p>
    <w:p w14:paraId="722114E2" w14:textId="77777777" w:rsidR="0086787D" w:rsidRDefault="0086787D" w:rsidP="0086787D">
      <w:r>
        <w:rPr>
          <w:lang w:val="en-US"/>
        </w:rPr>
        <w:t xml:space="preserve">For the purposes of this document, the following definitions, symbols and abbreviations apply. For definitions, symbols and abbreviations not found here. </w:t>
      </w:r>
    </w:p>
    <w:p w14:paraId="7A2B1C02" w14:textId="77777777" w:rsidR="0086787D" w:rsidRDefault="0086787D" w:rsidP="0086787D">
      <w:pPr>
        <w:pStyle w:val="2"/>
      </w:pPr>
      <w:bookmarkStart w:id="5" w:name="_Toc485043923"/>
      <w:r>
        <w:t>3.2</w:t>
      </w:r>
      <w:r>
        <w:tab/>
        <w:t>Abbreviations</w:t>
      </w:r>
      <w:bookmarkEnd w:id="5"/>
    </w:p>
    <w:p w14:paraId="62DE66F2" w14:textId="77777777" w:rsidR="0086787D" w:rsidRDefault="0086787D" w:rsidP="0086787D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09203340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335ACFDB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3DE4C17A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0BDF32A6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0CA6CF2B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76665552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4EE42D8A" w14:textId="45DDD07A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6" w:author="Huawei" w:date="2024-08-07T09:26:00Z">
        <w:r w:rsidDel="0086787D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7" w:author="Huawei" w:date="2024-08-07T09:26:00Z">
        <w:r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22B3DFA0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6996C474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57FB9358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695084D0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51040457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22276336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5C15CDC8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4B845037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2E0630AA" w14:textId="77777777" w:rsidR="0086787D" w:rsidRDefault="0086787D" w:rsidP="0086787D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3E85A5B3" w14:textId="77777777" w:rsidR="0086787D" w:rsidRDefault="0086787D" w:rsidP="0086787D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2832A9DB" w14:textId="77777777" w:rsidR="0086787D" w:rsidRDefault="0086787D" w:rsidP="0086787D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3AAB0AA1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5A9A0" w14:textId="77777777" w:rsidR="00F22C25" w:rsidRDefault="00F22C25">
      <w:r>
        <w:separator/>
      </w:r>
    </w:p>
  </w:endnote>
  <w:endnote w:type="continuationSeparator" w:id="0">
    <w:p w14:paraId="2C6070C4" w14:textId="77777777" w:rsidR="00F22C25" w:rsidRDefault="00F2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EEC14" w14:textId="77777777" w:rsidR="00F22C25" w:rsidRDefault="00F22C25">
      <w:r>
        <w:separator/>
      </w:r>
    </w:p>
  </w:footnote>
  <w:footnote w:type="continuationSeparator" w:id="0">
    <w:p w14:paraId="0CF1DF55" w14:textId="77777777" w:rsidR="00F22C25" w:rsidRDefault="00F22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33A11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1F6FFC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171C8"/>
    <w:rsid w:val="0034108E"/>
    <w:rsid w:val="003609EF"/>
    <w:rsid w:val="0036231A"/>
    <w:rsid w:val="0036458A"/>
    <w:rsid w:val="00374DD4"/>
    <w:rsid w:val="003956B1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EAF"/>
    <w:rsid w:val="005E2C44"/>
    <w:rsid w:val="005E3872"/>
    <w:rsid w:val="005F58FC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04BD4"/>
    <w:rsid w:val="007404C7"/>
    <w:rsid w:val="00761732"/>
    <w:rsid w:val="0077415C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6787D"/>
    <w:rsid w:val="00870EE7"/>
    <w:rsid w:val="00880A55"/>
    <w:rsid w:val="008863B9"/>
    <w:rsid w:val="008A45A6"/>
    <w:rsid w:val="008B7764"/>
    <w:rsid w:val="008D39FE"/>
    <w:rsid w:val="008E1457"/>
    <w:rsid w:val="008F3789"/>
    <w:rsid w:val="008F686C"/>
    <w:rsid w:val="009148DE"/>
    <w:rsid w:val="009216E5"/>
    <w:rsid w:val="00941E30"/>
    <w:rsid w:val="00975182"/>
    <w:rsid w:val="009777D9"/>
    <w:rsid w:val="00991B88"/>
    <w:rsid w:val="009A5753"/>
    <w:rsid w:val="009A579D"/>
    <w:rsid w:val="009B641A"/>
    <w:rsid w:val="009C5A4F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93F6A"/>
    <w:rsid w:val="00B954F6"/>
    <w:rsid w:val="00B968C8"/>
    <w:rsid w:val="00B96B64"/>
    <w:rsid w:val="00BA3EC5"/>
    <w:rsid w:val="00BA51D9"/>
    <w:rsid w:val="00BB5DFC"/>
    <w:rsid w:val="00BD279D"/>
    <w:rsid w:val="00BD6BB8"/>
    <w:rsid w:val="00BF27A2"/>
    <w:rsid w:val="00C05340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43CE1"/>
    <w:rsid w:val="00D50255"/>
    <w:rsid w:val="00D55D99"/>
    <w:rsid w:val="00D66520"/>
    <w:rsid w:val="00D94EF5"/>
    <w:rsid w:val="00DE34CF"/>
    <w:rsid w:val="00E054E2"/>
    <w:rsid w:val="00E13F3D"/>
    <w:rsid w:val="00E34898"/>
    <w:rsid w:val="00E47BD9"/>
    <w:rsid w:val="00E91378"/>
    <w:rsid w:val="00EB09B7"/>
    <w:rsid w:val="00EE7D7C"/>
    <w:rsid w:val="00EF3EE6"/>
    <w:rsid w:val="00F01566"/>
    <w:rsid w:val="00F22C25"/>
    <w:rsid w:val="00F25D98"/>
    <w:rsid w:val="00F300FB"/>
    <w:rsid w:val="00F53069"/>
    <w:rsid w:val="00F57067"/>
    <w:rsid w:val="00FA20EA"/>
    <w:rsid w:val="00FB6386"/>
    <w:rsid w:val="00FD235C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48FB9-7404-47F6-AC8A-D9B757E2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2024-08-09T03:05:00Z</dcterms:created>
  <dcterms:modified xsi:type="dcterms:W3CDTF">2024-08-09T03:22:00Z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(3)VNJN/NEk1qoZyzyv8aEH7bGxdTDOq4HCl1KMMbAdvZWp4EH3jHfBzX6USyH5j6bLWV3MXfcl
rno5yUw53IditxcAnkBhKhGg/AxFYwjhg6F8HmVBB/6R7AK73rHj4oYHKGs+niXjCRpitUsz
elZ+Kc61I5DgZ5bHeqPGL//1fzARNeDllTJ3dGpsdXaznuGBKReeCt4dqIYcOWnac4w3o8o1
/uMjv7dDTv+72D8vjh</vt:lpwstr>
  </property>
  <property fmtid="{D5CDD505-2E9C-101B-9397-08002B2CF9AE}" pid="23" name="_2015_ms_pID_7253431">
    <vt:lpwstr>N1If2iKpxMLljw5FF/ZgEGPQvKcYFpqXqQEJex+AQ9RB5rGmQ/f0+O
GV1OGw0P09phq7F/4OND79Zcb4ireRG1tFYZI2xU68FcZfGn52KgmR51EyeRJGYaFElZoinj
RbabSWp1DBhjLFV55BiZGM+IVheeqfgG912ooR82Qp4Yj6Mrjh7DBo6ohPoJJalKZ3aW9hvU
2rMWL1BtO+UAC8fBoFbLcLllvY07O9IXDU5V</vt:lpwstr>
  </property>
  <property fmtid="{D5CDD505-2E9C-101B-9397-08002B2CF9AE}" pid="24" name="_2015_ms_pID_7253432">
    <vt:lpwstr>6w==</vt:lpwstr>
  </property>
</Properties>
</file>